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F7635C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800725" cy="7919085"/>
            <wp:effectExtent l="0" t="0" r="9525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7919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textWrapping" w:clear="all"/>
      </w:r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35C"/>
    <w:rsid w:val="00765F3D"/>
    <w:rsid w:val="00F7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380582-3696-4D58-93EC-ACAACE7E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2021-02-02T21:35:00Z</dcterms:created>
  <dcterms:modified xsi:type="dcterms:W3CDTF">2021-02-02T21:36:00Z</dcterms:modified>
</cp:coreProperties>
</file>